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Edward Courtenay, 3</w:t>
      </w:r>
      <w:r w:rsidRPr="00404A89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21-345)</w:t>
      </w: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416DC" w:rsidRDefault="009416DC" w:rsidP="009416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  <w:bookmarkStart w:id="0" w:name="_GoBack"/>
      <w:bookmarkEnd w:id="0"/>
    </w:p>
    <w:sectPr w:rsidR="006B2F86" w:rsidRPr="009416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6DC" w:rsidRDefault="009416DC" w:rsidP="00E71FC3">
      <w:pPr>
        <w:spacing w:after="0" w:line="240" w:lineRule="auto"/>
      </w:pPr>
      <w:r>
        <w:separator/>
      </w:r>
    </w:p>
  </w:endnote>
  <w:endnote w:type="continuationSeparator" w:id="0">
    <w:p w:rsidR="009416DC" w:rsidRDefault="009416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6DC" w:rsidRDefault="009416DC" w:rsidP="00E71FC3">
      <w:pPr>
        <w:spacing w:after="0" w:line="240" w:lineRule="auto"/>
      </w:pPr>
      <w:r>
        <w:separator/>
      </w:r>
    </w:p>
  </w:footnote>
  <w:footnote w:type="continuationSeparator" w:id="0">
    <w:p w:rsidR="009416DC" w:rsidRDefault="009416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6DC"/>
    <w:rsid w:val="009416D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6025A"/>
  <w15:chartTrackingRefBased/>
  <w15:docId w15:val="{E50DCB03-B21F-4170-BEEC-3355DEE6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2016-04-06T18:36:00Z</dcterms:created>
  <dcterms:modified xsi:type="dcterms:W3CDTF">2016-04-06T18:40:00Z</dcterms:modified>
</cp:coreProperties>
</file>